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ECCC" w14:textId="627C02E8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9B5B04">
        <w:rPr>
          <w:rFonts w:eastAsia="Times New Roman" w:cs="Arial"/>
          <w:sz w:val="24"/>
          <w:szCs w:val="20"/>
          <w:lang w:eastAsia="ar-SA"/>
        </w:rPr>
        <w:t>7</w:t>
      </w:r>
      <w:r w:rsidR="00324E6C">
        <w:rPr>
          <w:rFonts w:eastAsia="Times New Roman" w:cs="Arial"/>
          <w:sz w:val="24"/>
          <w:szCs w:val="20"/>
          <w:lang w:eastAsia="ar-SA"/>
        </w:rPr>
        <w:t>8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Pr="00B11D2E">
        <w:rPr>
          <w:rFonts w:cs="Arial"/>
          <w:sz w:val="24"/>
          <w:szCs w:val="24"/>
        </w:rPr>
        <w:t>S1-1</w:t>
      </w:r>
      <w:r w:rsidR="00CD0E29">
        <w:rPr>
          <w:rFonts w:cs="Arial"/>
          <w:sz w:val="24"/>
          <w:szCs w:val="24"/>
        </w:rPr>
        <w:t>7</w:t>
      </w:r>
      <w:r w:rsidR="00324E6C">
        <w:rPr>
          <w:rFonts w:cs="Arial"/>
          <w:sz w:val="24"/>
          <w:szCs w:val="24"/>
        </w:rPr>
        <w:t>2152</w:t>
      </w:r>
    </w:p>
    <w:p w14:paraId="7B8B051A" w14:textId="3A6039C8" w:rsidR="00411066" w:rsidRPr="00F45489" w:rsidRDefault="00324E6C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Porto, Portugal, 8-12 May</w:t>
      </w:r>
      <w:r w:rsidR="00636B9A">
        <w:rPr>
          <w:rFonts w:eastAsia="Times New Roman" w:cs="Arial"/>
          <w:sz w:val="24"/>
          <w:szCs w:val="20"/>
          <w:lang w:eastAsia="ar-SA"/>
        </w:rPr>
        <w:t xml:space="preserve"> </w:t>
      </w:r>
      <w:r w:rsidR="00CD0E29">
        <w:rPr>
          <w:rFonts w:eastAsia="Times New Roman" w:cs="Arial"/>
          <w:sz w:val="24"/>
          <w:szCs w:val="20"/>
          <w:lang w:eastAsia="ar-SA"/>
        </w:rPr>
        <w:t>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F4FC31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1FBFA95" w14:textId="4CABF11A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</w:t>
      </w:r>
      <w:r w:rsidR="009B5B04">
        <w:rPr>
          <w:rFonts w:eastAsia="Times New Roman" w:cs="Arial"/>
          <w:sz w:val="22"/>
          <w:szCs w:val="20"/>
          <w:lang w:eastAsia="ar-SA"/>
        </w:rPr>
        <w:t xml:space="preserve"> 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for </w:t>
      </w:r>
      <w:r w:rsidR="003224D2">
        <w:rPr>
          <w:rFonts w:eastAsia="Times New Roman" w:cs="Arial"/>
          <w:sz w:val="22"/>
          <w:szCs w:val="20"/>
          <w:lang w:eastAsia="ar-SA"/>
        </w:rPr>
        <w:t>e</w:t>
      </w:r>
      <w:r w:rsidR="00E9157E">
        <w:rPr>
          <w:rFonts w:eastAsia="Times New Roman" w:cs="Arial"/>
          <w:sz w:val="22"/>
          <w:szCs w:val="20"/>
          <w:lang w:eastAsia="ar-SA"/>
        </w:rPr>
        <w:t>V2X Drafting Session</w:t>
      </w:r>
    </w:p>
    <w:p w14:paraId="4AC90CEE" w14:textId="30D737DE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324E6C">
        <w:rPr>
          <w:rFonts w:eastAsia="Times New Roman" w:cs="Arial"/>
          <w:sz w:val="22"/>
          <w:szCs w:val="20"/>
          <w:lang w:eastAsia="ar-SA"/>
        </w:rPr>
        <w:t>7.2</w:t>
      </w:r>
    </w:p>
    <w:p w14:paraId="1E01E865" w14:textId="170449B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1AB">
        <w:rPr>
          <w:rFonts w:eastAsia="Times New Roman" w:cs="Arial"/>
          <w:sz w:val="22"/>
          <w:szCs w:val="20"/>
          <w:lang w:eastAsia="ar-SA"/>
        </w:rPr>
        <w:t xml:space="preserve">V2X </w:t>
      </w:r>
      <w:r w:rsidR="00E9157E">
        <w:rPr>
          <w:rFonts w:eastAsia="Times New Roman" w:cs="Arial"/>
          <w:sz w:val="22"/>
          <w:szCs w:val="20"/>
          <w:lang w:eastAsia="ar-SA"/>
        </w:rPr>
        <w:t>Drafting Session Chair</w:t>
      </w:r>
      <w:r>
        <w:rPr>
          <w:rFonts w:eastAsia="Times New Roman" w:cs="Arial"/>
          <w:sz w:val="22"/>
          <w:szCs w:val="20"/>
          <w:lang w:eastAsia="ar-SA"/>
        </w:rPr>
        <w:t>/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="00636B9A">
        <w:rPr>
          <w:rFonts w:eastAsia="Times New Roman" w:cs="Arial"/>
          <w:sz w:val="22"/>
          <w:szCs w:val="20"/>
          <w:lang w:eastAsia="ar-SA"/>
        </w:rPr>
        <w:t>Vice Chairma</w:t>
      </w:r>
      <w:r w:rsidRPr="00F45489">
        <w:rPr>
          <w:rFonts w:eastAsia="Times New Roman" w:cs="Arial"/>
          <w:sz w:val="22"/>
          <w:szCs w:val="20"/>
          <w:lang w:eastAsia="ar-SA"/>
        </w:rPr>
        <w:t>n</w:t>
      </w:r>
    </w:p>
    <w:p w14:paraId="4A3D2DAD" w14:textId="5683EFAD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Ki-Dong Lee (kidong.lee</w:t>
      </w:r>
      <w:r w:rsidR="00376580">
        <w:rPr>
          <w:rFonts w:eastAsia="Times New Roman" w:cs="Arial"/>
          <w:sz w:val="22"/>
          <w:szCs w:val="20"/>
          <w:lang w:eastAsia="ar-SA"/>
        </w:rPr>
        <w:t xml:space="preserve"> (at) </w:t>
      </w:r>
      <w:proofErr w:type="spellStart"/>
      <w:r w:rsidR="00E9157E">
        <w:rPr>
          <w:rFonts w:eastAsia="Times New Roman" w:cs="Arial"/>
          <w:sz w:val="22"/>
          <w:szCs w:val="20"/>
          <w:lang w:eastAsia="ar-SA"/>
        </w:rPr>
        <w:t>lge</w:t>
      </w:r>
      <w:proofErr w:type="spellEnd"/>
      <w:r w:rsidR="00376580">
        <w:rPr>
          <w:rFonts w:eastAsia="Times New Roman" w:cs="Arial"/>
          <w:sz w:val="22"/>
          <w:szCs w:val="20"/>
          <w:lang w:eastAsia="ar-SA"/>
        </w:rPr>
        <w:t xml:space="preserve"> (</w:t>
      </w:r>
      <w:r w:rsidR="00E9157E">
        <w:rPr>
          <w:rFonts w:eastAsia="Times New Roman" w:cs="Arial"/>
          <w:sz w:val="22"/>
          <w:szCs w:val="20"/>
          <w:lang w:eastAsia="ar-SA"/>
        </w:rPr>
        <w:t>.</w:t>
      </w:r>
      <w:r w:rsidR="00376580">
        <w:rPr>
          <w:rFonts w:eastAsia="Times New Roman" w:cs="Arial"/>
          <w:sz w:val="22"/>
          <w:szCs w:val="20"/>
          <w:lang w:eastAsia="ar-SA"/>
        </w:rPr>
        <w:t xml:space="preserve">) </w:t>
      </w:r>
      <w:r w:rsidR="00E9157E">
        <w:rPr>
          <w:rFonts w:eastAsia="Times New Roman" w:cs="Arial"/>
          <w:sz w:val="22"/>
          <w:szCs w:val="20"/>
          <w:lang w:eastAsia="ar-SA"/>
        </w:rPr>
        <w:t>com)</w:t>
      </w:r>
    </w:p>
    <w:p w14:paraId="280E2E86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5093EC" w14:textId="77777777" w:rsidR="00E9157E" w:rsidRDefault="00E9157E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</w:p>
    <w:p w14:paraId="3F7829D1" w14:textId="7B4D6049" w:rsidR="00251A55" w:rsidRPr="00F45489" w:rsidRDefault="00251A55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3224D2">
        <w:rPr>
          <w:rFonts w:eastAsia="MS Mincho" w:cs="Arial"/>
          <w:bCs/>
          <w:sz w:val="36"/>
          <w:szCs w:val="36"/>
          <w:lang w:eastAsia="ar-SA"/>
        </w:rPr>
        <w:t>e</w:t>
      </w:r>
      <w:r w:rsidR="004E5AFF">
        <w:rPr>
          <w:rFonts w:eastAsia="MS Mincho" w:cs="Arial"/>
          <w:bCs/>
          <w:sz w:val="36"/>
          <w:szCs w:val="36"/>
          <w:lang w:eastAsia="ar-SA"/>
        </w:rPr>
        <w:t xml:space="preserve">V2X Drafting Session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14:paraId="2AF2E3DA" w14:textId="2A23579F" w:rsidR="00251A55" w:rsidRPr="00015298" w:rsidRDefault="00251A55" w:rsidP="00251A5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14:paraId="431BE75B" w14:textId="065A17DA" w:rsidR="00251A55" w:rsidRPr="008754F9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03ACEB1F" w14:textId="59231AD5" w:rsidR="00251A55" w:rsidRPr="00772E0F" w:rsidRDefault="00251A55" w:rsidP="00251A5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324E6C">
        <w:rPr>
          <w:rFonts w:eastAsia="Arial Unicode MS" w:cs="Arial"/>
          <w:sz w:val="24"/>
          <w:szCs w:val="24"/>
          <w:lang w:eastAsia="ar-SA"/>
        </w:rPr>
        <w:t xml:space="preserve">Room </w:t>
      </w:r>
      <w:r w:rsidR="00324E6C" w:rsidRPr="00324E6C">
        <w:rPr>
          <w:rFonts w:eastAsia="Arial Unicode MS" w:cs="Arial"/>
          <w:sz w:val="24"/>
          <w:szCs w:val="24"/>
          <w:lang w:eastAsia="ar-SA"/>
        </w:rPr>
        <w:t>A</w:t>
      </w:r>
      <w:r w:rsidRPr="00324E6C">
        <w:rPr>
          <w:rFonts w:eastAsia="Arial Unicode MS" w:cs="Arial"/>
          <w:sz w:val="24"/>
          <w:szCs w:val="24"/>
          <w:lang w:eastAsia="ar-SA"/>
        </w:rPr>
        <w:t xml:space="preserve">: </w:t>
      </w:r>
      <w:r w:rsidR="00324E6C" w:rsidRPr="00324E6C">
        <w:rPr>
          <w:rFonts w:eastAsia="Arial Unicode MS" w:cs="Arial"/>
          <w:sz w:val="24"/>
          <w:szCs w:val="24"/>
          <w:lang w:eastAsia="ar-SA"/>
        </w:rPr>
        <w:t>Plenary/Drafting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1BC4B7D1" w14:textId="77777777" w:rsidR="00251A55" w:rsidRPr="00015298" w:rsidRDefault="00251A55" w:rsidP="00251A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9157E" w:rsidRPr="00015298" w14:paraId="75FF106F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CC7F3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438C329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9C325F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1451DE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9157E" w:rsidRPr="00AB0F3E" w14:paraId="5FB11304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2702D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564483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3465FE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39AA79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24E6C" w:rsidRPr="00AB0F3E" w14:paraId="4FA1BC52" w14:textId="77777777" w:rsidTr="00324E6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336EAD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B299DBD" w14:textId="4B2B950E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6955306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99ECE4B" w14:textId="64FA79BA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19CB4D03" w14:textId="77777777" w:rsidR="00324E6C" w:rsidRPr="00AB0F3E" w:rsidRDefault="00324E6C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275627CF" w14:textId="77777777" w:rsidR="00324E6C" w:rsidRDefault="00324E6C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eV2X</w:t>
            </w:r>
          </w:p>
          <w:p w14:paraId="79E10EDB" w14:textId="1E924DA0" w:rsidR="00324E6C" w:rsidRPr="00994A32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1013F5AB" w14:textId="6E6BF7FD" w:rsidR="00324E6C" w:rsidRPr="00AB0F3E" w:rsidRDefault="00291DA2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="00324E6C"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8C469F3" w14:textId="77777777" w:rsidR="00324E6C" w:rsidRDefault="00324E6C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eV2X</w:t>
            </w:r>
          </w:p>
          <w:p w14:paraId="6FD163EE" w14:textId="6DB8BB21" w:rsidR="00324E6C" w:rsidRPr="00AB0F3E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</w:tr>
      <w:tr w:rsidR="00324E6C" w:rsidRPr="00AB0F3E" w14:paraId="02FC363C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C28609" w14:textId="77777777" w:rsidR="00324E6C" w:rsidRPr="00AB0F3E" w:rsidRDefault="00324E6C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9CBE7D" w14:textId="77777777" w:rsidR="00324E6C" w:rsidRPr="00AB0F3E" w:rsidRDefault="00324E6C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03DE5F" w14:textId="77777777" w:rsidR="00324E6C" w:rsidRPr="00415AA2" w:rsidRDefault="00324E6C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76C378" w14:textId="77777777" w:rsidR="00324E6C" w:rsidRPr="00415AA2" w:rsidRDefault="00324E6C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24E6C" w:rsidRPr="00015298" w14:paraId="6C4528AE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0B94071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DE9E734" w14:textId="5E8F65A9" w:rsidR="00324E6C" w:rsidRPr="00AB0F3E" w:rsidRDefault="00324E6C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157B7A2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2C75C6" w14:textId="77777777" w:rsidR="00324E6C" w:rsidRPr="00AB0F3E" w:rsidRDefault="00324E6C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3F56B2C6" w14:textId="77777777" w:rsidR="00324E6C" w:rsidRPr="00AB0F3E" w:rsidRDefault="00324E6C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7C151EFB" w14:textId="77777777" w:rsidR="00324E6C" w:rsidRPr="00AB0F3E" w:rsidRDefault="00324E6C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eV2X</w:t>
            </w:r>
          </w:p>
          <w:p w14:paraId="3BA21E3F" w14:textId="251263D5" w:rsidR="00324E6C" w:rsidRPr="00994A32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3C1EDF" w14:textId="77777777" w:rsidR="00324E6C" w:rsidRPr="00AB0F3E" w:rsidRDefault="00324E6C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F794F57" w14:textId="77777777" w:rsidR="00324E6C" w:rsidRDefault="00324E6C" w:rsidP="006B552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TBD</w:t>
            </w:r>
          </w:p>
          <w:p w14:paraId="39546E42" w14:textId="4D8CA42A" w:rsidR="00324E6C" w:rsidRPr="00994A32" w:rsidRDefault="00324E6C" w:rsidP="00994A3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</w:tc>
      </w:tr>
      <w:tr w:rsidR="00E9157E" w:rsidRPr="00AB0F3E" w14:paraId="04391D7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368BAE" w14:textId="32FB95C6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995E6A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B3B3FB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0C7AF3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4C82EEB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C516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3B7080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57AC0C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70487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7F3C43" w14:textId="28190544" w:rsidR="00E9157E" w:rsidRPr="00097001" w:rsidRDefault="00E9157E" w:rsidP="00636B9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0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0 </w:t>
            </w:r>
            <w:r w:rsidR="00636B9A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]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1430C1" w14:textId="0ABE1445" w:rsidR="00E9157E" w:rsidRPr="006620C9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560D0FDD" w14:textId="77777777" w:rsidR="00251A55" w:rsidRPr="00015298" w:rsidRDefault="00251A55" w:rsidP="00251A5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2491413" w14:textId="77777777" w:rsidR="00251A55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9EF7ABE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7FA6C0D" w14:textId="4951C476" w:rsidR="00FF51AB" w:rsidRDefault="00FF51AB" w:rsidP="00FF51AB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</w:t>
      </w:r>
      <w:r w:rsidR="008D6244">
        <w:rPr>
          <w:rFonts w:eastAsia="Arial Unicode MS" w:cs="Arial"/>
          <w:bCs/>
          <w:sz w:val="20"/>
          <w:szCs w:val="20"/>
          <w:lang w:eastAsia="ar-SA"/>
        </w:rPr>
        <w:t xml:space="preserve"> Electronics Mobile Research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14:paraId="2FBE0038" w14:textId="77777777" w:rsidR="008D6244" w:rsidRDefault="008D624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ACCCBC4" w14:textId="77777777" w:rsidR="008D6244" w:rsidRPr="008D6244" w:rsidRDefault="008D6244">
      <w:pPr>
        <w:spacing w:after="0" w:line="240" w:lineRule="auto"/>
        <w:rPr>
          <w:rFonts w:eastAsia="Times New Roman"/>
          <w:b/>
          <w:sz w:val="20"/>
          <w:szCs w:val="20"/>
          <w:u w:val="single"/>
          <w:lang w:val="en-US"/>
        </w:rPr>
      </w:pPr>
      <w:r w:rsidRPr="008D6244">
        <w:rPr>
          <w:rFonts w:eastAsia="Times New Roman"/>
          <w:b/>
          <w:sz w:val="20"/>
          <w:szCs w:val="20"/>
          <w:u w:val="single"/>
          <w:lang w:val="en-US"/>
        </w:rPr>
        <w:t>Note:</w:t>
      </w:r>
    </w:p>
    <w:p w14:paraId="65007B66" w14:textId="77777777" w:rsidR="008D6244" w:rsidRDefault="008D6244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moved from Agenda Item 5 (New Study/Work Items) to FS_</w:t>
      </w:r>
      <w:r w:rsidRPr="008D6244">
        <w:rPr>
          <w:rFonts w:eastAsia="Times New Roman"/>
          <w:sz w:val="20"/>
          <w:szCs w:val="20"/>
          <w:lang w:val="en-US"/>
        </w:rPr>
        <w:t>eV2X</w:t>
      </w:r>
      <w:r>
        <w:rPr>
          <w:rFonts w:eastAsia="Times New Roman"/>
          <w:sz w:val="20"/>
          <w:szCs w:val="20"/>
          <w:lang w:val="en-US"/>
        </w:rPr>
        <w:t xml:space="preserve"> will be handled together. </w:t>
      </w:r>
      <w:proofErr w:type="gramStart"/>
      <w:r>
        <w:rPr>
          <w:rFonts w:eastAsia="Times New Roman"/>
          <w:sz w:val="20"/>
          <w:szCs w:val="20"/>
          <w:lang w:val="en-US"/>
        </w:rPr>
        <w:t>eV2X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is newly proposed at this meeting and thus is not yet SA-approved UIC but will be used to distinguish </w:t>
      </w:r>
      <w:proofErr w:type="spellStart"/>
      <w:r>
        <w:rPr>
          <w:rFonts w:eastAsia="Times New Roman"/>
          <w:sz w:val="20"/>
          <w:szCs w:val="20"/>
          <w:lang w:val="en-US"/>
        </w:rPr>
        <w:t>TDocs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intended for Normative Work (and the TS) from those for Study.</w:t>
      </w:r>
    </w:p>
    <w:p w14:paraId="69A93D79" w14:textId="5E8AE91F" w:rsidR="00AC3802" w:rsidRPr="008D6244" w:rsidRDefault="00AC3802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8D6244">
        <w:rPr>
          <w:rFonts w:eastAsia="Times New Roman"/>
          <w:sz w:val="20"/>
          <w:szCs w:val="20"/>
          <w:lang w:val="en-US"/>
        </w:rPr>
        <w:br w:type="page"/>
      </w:r>
    </w:p>
    <w:p w14:paraId="6C5C462B" w14:textId="77777777" w:rsidR="00291CC5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0F51DB2A" w14:textId="77777777" w:rsidR="00324E6C" w:rsidRDefault="00324E6C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2519D8B" w14:textId="77777777" w:rsidR="00324E6C" w:rsidRPr="00F45489" w:rsidRDefault="00324E6C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87"/>
        <w:gridCol w:w="21"/>
        <w:gridCol w:w="1151"/>
        <w:gridCol w:w="746"/>
        <w:gridCol w:w="1786"/>
        <w:gridCol w:w="626"/>
        <w:gridCol w:w="3603"/>
        <w:gridCol w:w="378"/>
        <w:gridCol w:w="1698"/>
        <w:gridCol w:w="276"/>
        <w:gridCol w:w="3827"/>
      </w:tblGrid>
      <w:tr w:rsidR="008879E9" w:rsidRPr="00B04844" w14:paraId="6E7401DB" w14:textId="77777777" w:rsidTr="00466912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3BC0CC8D" w14:textId="63E1BEB3" w:rsidR="008879E9" w:rsidRPr="00F45489" w:rsidRDefault="00324E6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4"/>
            <w:bookmarkStart w:id="4" w:name="_Toc414625495"/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Work</w:t>
            </w:r>
            <w:r w:rsidR="008879E9"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Item </w:t>
            </w:r>
            <w:r w:rsidR="008879E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="008879E9"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  <w:bookmarkEnd w:id="4"/>
          </w:p>
        </w:tc>
      </w:tr>
      <w:tr w:rsidR="00324E6C" w:rsidRPr="00B04844" w14:paraId="043A983C" w14:textId="77777777" w:rsidTr="006B5528">
        <w:trPr>
          <w:trHeight w:val="141"/>
        </w:trPr>
        <w:tc>
          <w:tcPr>
            <w:tcW w:w="14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C30F9C" w14:textId="77777777" w:rsidR="00324E6C" w:rsidRDefault="00324E6C" w:rsidP="006B5528">
            <w:pPr>
              <w:pStyle w:val="Heading2"/>
            </w:pPr>
            <w:r>
              <w:t xml:space="preserve">eV2X: </w:t>
            </w:r>
            <w:r w:rsidRPr="00FC250B">
              <w:rPr>
                <w:lang w:val="en-US"/>
              </w:rPr>
              <w:t>Enhancement o</w:t>
            </w:r>
            <w:r>
              <w:rPr>
                <w:lang w:val="en-US"/>
              </w:rPr>
              <w:t>f 3GPP support for V2X scenario</w:t>
            </w:r>
            <w:r>
              <w:t xml:space="preserve"> [</w:t>
            </w:r>
            <w:r w:rsidRPr="004070E3">
              <w:t>SP-1</w:t>
            </w:r>
            <w:r>
              <w:t>70158]</w:t>
            </w:r>
          </w:p>
        </w:tc>
      </w:tr>
      <w:tr w:rsidR="00324E6C" w:rsidRPr="00411066" w14:paraId="4567FFFE" w14:textId="77777777" w:rsidTr="006B5528">
        <w:trPr>
          <w:trHeight w:val="141"/>
        </w:trPr>
        <w:tc>
          <w:tcPr>
            <w:tcW w:w="148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6EEF0FD" w14:textId="77777777" w:rsidR="00324E6C" w:rsidRDefault="00324E6C" w:rsidP="006B55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7A006C8" w14:textId="77777777" w:rsidR="00324E6C" w:rsidRPr="00BC469F" w:rsidRDefault="00324E6C" w:rsidP="006B552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14:paraId="4130FD93" w14:textId="77777777" w:rsidR="00324E6C" w:rsidRDefault="00324E6C" w:rsidP="006B55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186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0.0</w:t>
            </w:r>
          </w:p>
          <w:p w14:paraId="0F7CBEDB" w14:textId="77777777" w:rsidR="00324E6C" w:rsidRPr="00BE20C8" w:rsidRDefault="00324E6C" w:rsidP="006B55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BE20C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14:paraId="3FB291DA" w14:textId="77777777" w:rsidR="00324E6C" w:rsidRPr="009E5DB8" w:rsidRDefault="00324E6C" w:rsidP="006B55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9E5DB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i/>
                <w:szCs w:val="18"/>
                <w:lang w:val="fr-FR" w:eastAsia="ar-SA"/>
              </w:rPr>
              <w:t>90</w:t>
            </w:r>
            <w:r w:rsidRPr="009E5DB8">
              <w:rPr>
                <w:rFonts w:eastAsia="Arial Unicode MS" w:cs="Arial"/>
                <w:i/>
                <w:szCs w:val="18"/>
                <w:lang w:val="fr-FR" w:eastAsia="ar-SA"/>
              </w:rPr>
              <w:t>%</w:t>
            </w:r>
          </w:p>
          <w:p w14:paraId="40923E2C" w14:textId="77777777" w:rsidR="00324E6C" w:rsidRPr="00BE20C8" w:rsidRDefault="00324E6C" w:rsidP="006B552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A215C" w:rsidRPr="00A75C05" w14:paraId="52F94AFD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E428D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D477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S1-172008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D0BF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ED813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F57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186v15</w:t>
            </w:r>
            <w:r w:rsidRPr="002D0F57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>
              <w:rPr>
                <w:noProof/>
                <w:lang w:eastAsia="ko-KR"/>
              </w:rPr>
              <w:t>Removal of editor’s NOTE in section 5.1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1C95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4523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CR0001R- Cat F</w:t>
            </w:r>
          </w:p>
          <w:p w14:paraId="23BE34B8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23A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to be updated</w:t>
            </w:r>
          </w:p>
        </w:tc>
      </w:tr>
      <w:tr w:rsidR="00AA215C" w:rsidRPr="00A75C05" w14:paraId="7E79420C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A513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A995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S1-172009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B79B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A687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 xml:space="preserve">CR22.186v15.0.0: </w:t>
            </w:r>
            <w:r>
              <w:rPr>
                <w:rFonts w:hint="eastAsia"/>
                <w:noProof/>
                <w:lang w:eastAsia="ko-KR"/>
              </w:rPr>
              <w:t xml:space="preserve">Clarification on </w:t>
            </w:r>
            <w:r>
              <w:rPr>
                <w:noProof/>
                <w:lang w:eastAsia="ko-KR"/>
              </w:rPr>
              <w:t>definition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24E35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ED78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CR0002R- Cat F</w:t>
            </w:r>
          </w:p>
          <w:p w14:paraId="1C68E080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23AB">
              <w:rPr>
                <w:rFonts w:eastAsia="Times New Roman" w:cs="Arial"/>
                <w:szCs w:val="18"/>
                <w:lang w:val="en-US" w:eastAsia="ar-SA"/>
              </w:rPr>
              <w:t xml:space="preserve">Clauses affected </w:t>
            </w:r>
            <w:r w:rsidRPr="000B23A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3.1</w:t>
            </w:r>
          </w:p>
        </w:tc>
      </w:tr>
      <w:tr w:rsidR="00AA215C" w:rsidRPr="00A75C05" w14:paraId="3FB4ACBE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7C55E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5621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S1-172089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058F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noProof/>
                <w:lang w:eastAsia="zh-CN"/>
              </w:rPr>
              <w:t>ZTE Corporation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030F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F57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186v15</w:t>
            </w:r>
            <w:r w:rsidRPr="002D0F57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>
              <w:rPr>
                <w:rFonts w:eastAsia="SimSun" w:hint="eastAsia"/>
                <w:noProof/>
                <w:lang w:eastAsia="zh-CN"/>
              </w:rPr>
              <w:t>New requirements for section 5.1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3490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3130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CR0011R- Cat B</w:t>
            </w:r>
          </w:p>
        </w:tc>
      </w:tr>
      <w:tr w:rsidR="00AA215C" w:rsidRPr="00A75C05" w14:paraId="0A705FE9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D89B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7525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S1-172010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E72D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A847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 xml:space="preserve">CR22.186v15.0.0: </w:t>
            </w:r>
            <w:r>
              <w:rPr>
                <w:noProof/>
                <w:lang w:eastAsia="ko-KR"/>
              </w:rPr>
              <w:t xml:space="preserve">Clean-up of </w:t>
            </w:r>
            <w:r>
              <w:rPr>
                <w:rFonts w:hint="eastAsia"/>
                <w:noProof/>
                <w:lang w:eastAsia="ko-KR"/>
              </w:rPr>
              <w:t xml:space="preserve">KPI of </w:t>
            </w:r>
            <w:r>
              <w:rPr>
                <w:noProof/>
                <w:lang w:eastAsia="ko-KR"/>
              </w:rPr>
              <w:t>eV2X TS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7A17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BD70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CR0003R- Cat F</w:t>
            </w:r>
          </w:p>
        </w:tc>
      </w:tr>
      <w:tr w:rsidR="00AA215C" w:rsidRPr="00A75C05" w14:paraId="7AB183B7" w14:textId="77777777" w:rsidTr="0035634E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289E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EE701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S1-172040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CE48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6D7C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F57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186v15</w:t>
            </w:r>
            <w:r w:rsidRPr="002D0F57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>
              <w:rPr>
                <w:rFonts w:hint="eastAsia"/>
                <w:noProof/>
                <w:lang w:eastAsia="zh-CN"/>
              </w:rPr>
              <w:t>Editori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l modification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TS 22.186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F2E9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8559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CR0007R- Cat D</w:t>
            </w:r>
          </w:p>
        </w:tc>
      </w:tr>
      <w:tr w:rsidR="00AA215C" w:rsidRPr="00A75C05" w14:paraId="4B715166" w14:textId="77777777" w:rsidTr="0035634E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70243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634E"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E84B5" w14:textId="77777777" w:rsidR="00AA215C" w:rsidRPr="0035634E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4" w:history="1">
              <w:r w:rsidR="00AA215C" w:rsidRPr="003563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S1-172018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5C85A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4122A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Adding new 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9BD8E" w14:textId="3F1599E0" w:rsidR="00AA215C" w:rsidRP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eastAsia="ar-SA"/>
              </w:rPr>
              <w:t>Revised to S1-172298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9EACB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5634E" w:rsidRPr="00A75C05" w14:paraId="4FA82C60" w14:textId="77777777" w:rsidTr="0035634E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D391" w14:textId="5F374E57" w:rsidR="0035634E" w:rsidRP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 w:rsidRPr="0035634E"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427B" w14:textId="6ABFF98D" w:rsidR="0035634E" w:rsidRPr="0035634E" w:rsidRDefault="004C62CF" w:rsidP="00B5583A">
            <w:pPr>
              <w:snapToGrid w:val="0"/>
              <w:spacing w:after="0" w:line="240" w:lineRule="auto"/>
            </w:pPr>
            <w:hyperlink r:id="rId15" w:history="1">
              <w:r w:rsidR="0035634E" w:rsidRPr="0035634E">
                <w:rPr>
                  <w:rStyle w:val="Hyperlink"/>
                  <w:rFonts w:cs="Arial"/>
                  <w:color w:val="auto"/>
                </w:rPr>
                <w:t>S1-172298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5C9A" w14:textId="0A07ED4A" w:rsidR="0035634E" w:rsidRPr="0035634E" w:rsidRDefault="0035634E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73358" w14:textId="6D26E502" w:rsidR="0035634E" w:rsidRPr="0035634E" w:rsidRDefault="0035634E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Adding new 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A809" w14:textId="77777777" w:rsidR="0035634E" w:rsidRP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3EDB" w14:textId="01BB5065" w:rsidR="0035634E" w:rsidRPr="0035634E" w:rsidRDefault="0035634E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634E">
              <w:rPr>
                <w:rFonts w:eastAsia="Arial Unicode MS" w:cs="Arial"/>
                <w:szCs w:val="18"/>
                <w:lang w:eastAsia="ar-SA"/>
              </w:rPr>
              <w:t>Revision of S1-172018.</w:t>
            </w:r>
          </w:p>
        </w:tc>
      </w:tr>
      <w:tr w:rsidR="00AA215C" w:rsidRPr="00A75C05" w14:paraId="3CA423D7" w14:textId="77777777" w:rsidTr="0035634E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CA639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91AF52" w14:textId="77777777" w:rsidR="00AA215C" w:rsidRPr="0035634E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6" w:history="1">
              <w:r w:rsidR="00AA215C" w:rsidRPr="0035634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S1-172020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FDC19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B4F92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CR22.186v15.0.0: A</w:t>
            </w:r>
            <w:r w:rsidRPr="0035634E">
              <w:rPr>
                <w:rFonts w:hint="eastAsia"/>
                <w:noProof/>
                <w:lang w:eastAsia="ko-KR"/>
              </w:rPr>
              <w:t>dd</w:t>
            </w:r>
            <w:r w:rsidRPr="0035634E">
              <w:rPr>
                <w:noProof/>
                <w:lang w:eastAsia="ko-KR"/>
              </w:rPr>
              <w:t>ing</w:t>
            </w:r>
            <w:r w:rsidRPr="0035634E">
              <w:rPr>
                <w:rFonts w:hint="eastAsia"/>
                <w:noProof/>
                <w:lang w:eastAsia="ko-KR"/>
              </w:rPr>
              <w:t xml:space="preserve"> </w:t>
            </w:r>
            <w:r w:rsidRPr="0035634E">
              <w:rPr>
                <w:noProof/>
                <w:lang w:eastAsia="ko-KR"/>
              </w:rPr>
              <w:t>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87F7D" w14:textId="67C551B8" w:rsidR="00AA215C" w:rsidRP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eastAsia="ar-SA"/>
              </w:rPr>
              <w:t>Revised to S1-172299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FA405" w14:textId="77777777" w:rsidR="00AA215C" w:rsidRPr="0035634E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5634E">
              <w:rPr>
                <w:rFonts w:eastAsia="Times New Roman" w:cs="Arial"/>
                <w:szCs w:val="18"/>
                <w:lang w:val="en-US" w:eastAsia="ar-SA"/>
              </w:rPr>
              <w:t>WI code eV2X Rel-15 CR</w:t>
            </w:r>
            <w:r w:rsidRPr="0035634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00XX</w:t>
            </w:r>
            <w:r w:rsidRPr="0035634E"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35634E" w:rsidRPr="00A75C05" w14:paraId="15A61B47" w14:textId="77777777" w:rsidTr="0035634E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ECD8" w14:textId="1261C860" w:rsidR="0035634E" w:rsidRP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5634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0EB9F" w14:textId="58508B75" w:rsidR="0035634E" w:rsidRPr="0035634E" w:rsidRDefault="004C62CF" w:rsidP="00B5583A">
            <w:pPr>
              <w:snapToGrid w:val="0"/>
              <w:spacing w:after="0" w:line="240" w:lineRule="auto"/>
            </w:pPr>
            <w:hyperlink r:id="rId17" w:history="1">
              <w:r w:rsidR="0035634E" w:rsidRPr="0035634E">
                <w:rPr>
                  <w:rStyle w:val="Hyperlink"/>
                  <w:rFonts w:cs="Arial"/>
                  <w:color w:val="auto"/>
                </w:rPr>
                <w:t>S1-172299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F260" w14:textId="3370AD3A" w:rsidR="0035634E" w:rsidRPr="0035634E" w:rsidRDefault="0035634E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2EE1" w14:textId="04B250F5" w:rsidR="0035634E" w:rsidRPr="0035634E" w:rsidRDefault="0035634E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35634E">
              <w:rPr>
                <w:noProof/>
                <w:lang w:eastAsia="ko-KR"/>
              </w:rPr>
              <w:t>CR22.186v15.0.0: Adding requirements of Platoon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5E0E" w14:textId="77777777" w:rsidR="0035634E" w:rsidRP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A119" w14:textId="2E973763" w:rsid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5634E">
              <w:rPr>
                <w:rFonts w:eastAsia="Times New Roman" w:cs="Arial"/>
                <w:i/>
                <w:szCs w:val="18"/>
                <w:lang w:val="en-US" w:eastAsia="ar-SA"/>
              </w:rPr>
              <w:t>WI code eV2X Rel-15 CR</w:t>
            </w:r>
            <w:r w:rsidRPr="0035634E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00XX</w:t>
            </w:r>
            <w:r w:rsidRPr="0035634E">
              <w:rPr>
                <w:rFonts w:eastAsia="Times New Roman" w:cs="Arial"/>
                <w:i/>
                <w:szCs w:val="18"/>
                <w:lang w:val="en-US" w:eastAsia="ar-SA"/>
              </w:rPr>
              <w:t>R- Cat B</w:t>
            </w:r>
          </w:p>
          <w:p w14:paraId="322A23A4" w14:textId="4C50C984" w:rsidR="0035634E" w:rsidRPr="0035634E" w:rsidRDefault="0035634E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5634E">
              <w:rPr>
                <w:rFonts w:eastAsia="Times New Roman" w:cs="Arial"/>
                <w:szCs w:val="18"/>
                <w:lang w:val="en-US" w:eastAsia="ar-SA"/>
              </w:rPr>
              <w:t>Revision of S1-172020.</w:t>
            </w:r>
          </w:p>
        </w:tc>
      </w:tr>
      <w:tr w:rsidR="00AA215C" w:rsidRPr="00A75C05" w14:paraId="50794743" w14:textId="77777777" w:rsidTr="000E208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FC8A4" w14:textId="77777777" w:rsidR="00AA215C" w:rsidRPr="000E208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13E1B" w14:textId="77777777" w:rsidR="00AA215C" w:rsidRPr="000E2085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AA215C" w:rsidRPr="000E208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S1-172041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85552" w14:textId="77777777" w:rsidR="00AA215C" w:rsidRPr="000E208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DF785" w14:textId="77777777" w:rsidR="00AA215C" w:rsidRPr="000E208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 xml:space="preserve">CR22.186v15.0.0: </w:t>
            </w:r>
            <w:r w:rsidRPr="000E2085">
              <w:rPr>
                <w:noProof/>
                <w:lang w:eastAsia="zh-CN"/>
              </w:rPr>
              <w:t>Consolidate</w:t>
            </w:r>
            <w:r w:rsidRPr="000E2085">
              <w:rPr>
                <w:rFonts w:hint="eastAsia"/>
                <w:noProof/>
                <w:lang w:eastAsia="zh-CN"/>
              </w:rPr>
              <w:t xml:space="preserve"> communication range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D5CCB" w14:textId="5805B276" w:rsidR="00AA215C" w:rsidRPr="000E2085" w:rsidRDefault="000E2085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>Revised to S1-172243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DA96C" w14:textId="77777777" w:rsidR="00AA215C" w:rsidRPr="000E208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val="en-US" w:eastAsia="ar-SA"/>
              </w:rPr>
              <w:t>WI code eV2X Rel-15 CR0008R- Cat F</w:t>
            </w:r>
          </w:p>
        </w:tc>
      </w:tr>
      <w:tr w:rsidR="000E2085" w:rsidRPr="00A75C05" w14:paraId="58510BB9" w14:textId="77777777" w:rsidTr="000E2085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18E5" w14:textId="7EA7AA9A" w:rsidR="000E2085" w:rsidRPr="000E2085" w:rsidRDefault="000E2085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E2085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AEECC" w14:textId="78E4E692" w:rsidR="000E2085" w:rsidRPr="000E2085" w:rsidRDefault="004C62CF" w:rsidP="00B5583A">
            <w:pPr>
              <w:snapToGrid w:val="0"/>
              <w:spacing w:after="0" w:line="240" w:lineRule="auto"/>
            </w:pPr>
            <w:hyperlink r:id="rId19" w:history="1">
              <w:r w:rsidR="000E2085" w:rsidRPr="000E2085">
                <w:rPr>
                  <w:rStyle w:val="Hyperlink"/>
                  <w:rFonts w:cs="Arial"/>
                  <w:color w:val="auto"/>
                </w:rPr>
                <w:t>S1-172243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C746" w14:textId="5F8151FD" w:rsidR="000E2085" w:rsidRPr="000E2085" w:rsidRDefault="000E2085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A6FD" w14:textId="7F333AB6" w:rsidR="000E2085" w:rsidRPr="000E2085" w:rsidRDefault="000E2085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2085">
              <w:rPr>
                <w:rFonts w:eastAsia="Times New Roman" w:cs="Arial"/>
                <w:szCs w:val="18"/>
                <w:lang w:eastAsia="ar-SA"/>
              </w:rPr>
              <w:t>CR22.186v15.0.0: Consolidate communication range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1A97" w14:textId="77491EC7" w:rsidR="000E2085" w:rsidRPr="000E2085" w:rsidRDefault="000E2085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4A0D9" w14:textId="3CECFF77" w:rsidR="000E2085" w:rsidRDefault="000E2085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E2085">
              <w:rPr>
                <w:rFonts w:eastAsia="Times New Roman" w:cs="Arial"/>
                <w:i/>
                <w:szCs w:val="18"/>
                <w:lang w:val="en-US" w:eastAsia="ar-SA"/>
              </w:rPr>
              <w:t>WI code eV2X Rel-15 CR0008R- Cat F</w:t>
            </w:r>
          </w:p>
          <w:p w14:paraId="0433F52A" w14:textId="0148C405" w:rsidR="000E2085" w:rsidRPr="000E2085" w:rsidRDefault="000E2085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E2085">
              <w:rPr>
                <w:rFonts w:eastAsia="Times New Roman" w:cs="Arial"/>
                <w:szCs w:val="18"/>
                <w:lang w:val="en-US" w:eastAsia="ar-SA"/>
              </w:rPr>
              <w:t>Revision of S1-172041.</w:t>
            </w:r>
          </w:p>
        </w:tc>
      </w:tr>
      <w:tr w:rsidR="00AA215C" w:rsidRPr="00A75C05" w14:paraId="1FA62BCD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A390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2BD6F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S1-172042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F0F0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0812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F57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186v15</w:t>
            </w:r>
            <w:r w:rsidRPr="002D0F57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>
              <w:rPr>
                <w:rFonts w:hint="eastAsia"/>
                <w:noProof/>
                <w:lang w:eastAsia="zh-CN"/>
              </w:rPr>
              <w:t xml:space="preserve">Correction </w:t>
            </w:r>
            <w:r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NOTE 2 UL/DL values in 5.3 Advanced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6F0F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6817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CR0009R- Cat F</w:t>
            </w:r>
          </w:p>
        </w:tc>
      </w:tr>
      <w:tr w:rsidR="00AA215C" w:rsidRPr="00A75C05" w14:paraId="04386A44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0B19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59DB2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S1-172011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6073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EAC1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 xml:space="preserve">CR22.186v15.0.0: </w:t>
            </w:r>
            <w:r>
              <w:rPr>
                <w:noProof/>
                <w:lang w:eastAsia="ko-KR"/>
              </w:rPr>
              <w:t xml:space="preserve">Clean-up of </w:t>
            </w: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>ditor’s Note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B2D3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0A49" w14:textId="34AF50FF" w:rsidR="00AA215C" w:rsidRPr="00A75C05" w:rsidRDefault="00AA215C" w:rsidP="001131E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CR0004R- Cat F</w:t>
            </w:r>
          </w:p>
        </w:tc>
      </w:tr>
      <w:tr w:rsidR="00AA215C" w:rsidRPr="00A75C05" w14:paraId="44CEB95B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5AB8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F82B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S1-172043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73B9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527A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F57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186v15</w:t>
            </w:r>
            <w:r w:rsidRPr="002D0F57">
              <w:rPr>
                <w:rFonts w:eastAsia="Times New Roman" w:cs="Arial"/>
                <w:szCs w:val="18"/>
                <w:lang w:eastAsia="ar-SA"/>
              </w:rPr>
              <w:t xml:space="preserve">.0.0: </w:t>
            </w:r>
            <w:r w:rsidRPr="00F434AC">
              <w:rPr>
                <w:noProof/>
                <w:lang w:eastAsia="zh-CN"/>
              </w:rPr>
              <w:t>R</w:t>
            </w:r>
            <w:r w:rsidRPr="00F434AC">
              <w:rPr>
                <w:rFonts w:hint="eastAsia"/>
                <w:noProof/>
                <w:lang w:eastAsia="zh-CN"/>
              </w:rPr>
              <w:t xml:space="preserve">emove </w:t>
            </w:r>
            <w:r w:rsidRPr="00F434AC">
              <w:rPr>
                <w:noProof/>
                <w:lang w:eastAsia="zh-CN"/>
              </w:rPr>
              <w:t>the</w:t>
            </w:r>
            <w:r w:rsidRPr="00F434AC">
              <w:rPr>
                <w:rFonts w:hint="eastAsia"/>
                <w:noProof/>
                <w:lang w:eastAsia="zh-CN"/>
              </w:rPr>
              <w:t xml:space="preserve"> </w:t>
            </w:r>
            <w:r w:rsidRPr="00F434AC">
              <w:rPr>
                <w:noProof/>
                <w:lang w:eastAsia="zh-CN"/>
              </w:rPr>
              <w:t xml:space="preserve">brakets and </w:t>
            </w:r>
            <w:r w:rsidRPr="00F434AC">
              <w:rPr>
                <w:rFonts w:hint="eastAsia"/>
                <w:noProof/>
                <w:lang w:eastAsia="zh-CN"/>
              </w:rPr>
              <w:t>Editor</w:t>
            </w:r>
            <w:r w:rsidRPr="00F434AC">
              <w:rPr>
                <w:noProof/>
                <w:lang w:eastAsia="zh-CN"/>
              </w:rPr>
              <w:t>’</w:t>
            </w:r>
            <w:r w:rsidRPr="00F434AC">
              <w:rPr>
                <w:rFonts w:hint="eastAsia"/>
                <w:noProof/>
                <w:lang w:eastAsia="zh-CN"/>
              </w:rPr>
              <w:t xml:space="preserve">s note in </w:t>
            </w:r>
            <w:r w:rsidRPr="00F434AC">
              <w:rPr>
                <w:noProof/>
                <w:lang w:eastAsia="zh-CN"/>
              </w:rPr>
              <w:t xml:space="preserve">Video sharing of </w:t>
            </w:r>
            <w:r w:rsidRPr="00F434AC">
              <w:rPr>
                <w:rFonts w:hint="eastAsia"/>
                <w:noProof/>
                <w:lang w:eastAsia="zh-CN"/>
              </w:rPr>
              <w:t>5.4 Extended Sensors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FD18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5557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CR0010R- Cat F</w:t>
            </w:r>
          </w:p>
        </w:tc>
      </w:tr>
      <w:tr w:rsidR="00AA215C" w:rsidRPr="00A75C05" w14:paraId="63758023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9AE3A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BC91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S1-172019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C3D2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0B29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>Adding requirement of Remote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DC65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BC085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A215C" w:rsidRPr="00A75C05" w14:paraId="6757BA1E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A60B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B9FA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AA215C" w:rsidRPr="002E351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S1-172021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9EAF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8AF3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 xml:space="preserve">CR22.186v15.0.0: </w:t>
            </w:r>
            <w:r w:rsidRPr="00234186">
              <w:rPr>
                <w:noProof/>
                <w:lang w:eastAsia="ko-KR"/>
              </w:rPr>
              <w:t>A</w:t>
            </w:r>
            <w:r w:rsidRPr="00234186">
              <w:rPr>
                <w:rFonts w:hint="eastAsia"/>
                <w:noProof/>
                <w:lang w:eastAsia="ko-KR"/>
              </w:rPr>
              <w:t>dd</w:t>
            </w:r>
            <w:r>
              <w:rPr>
                <w:noProof/>
                <w:lang w:eastAsia="ko-KR"/>
              </w:rPr>
              <w:t>ing requirement of Remote Driving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D4AEB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ED83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</w:t>
            </w:r>
            <w:r w:rsidRPr="00BF21B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00XX</w:t>
            </w:r>
            <w:r>
              <w:rPr>
                <w:rFonts w:eastAsia="Times New Roman" w:cs="Arial"/>
                <w:szCs w:val="18"/>
                <w:lang w:val="en-US" w:eastAsia="ar-SA"/>
              </w:rPr>
              <w:t>R- Cat B</w:t>
            </w:r>
          </w:p>
        </w:tc>
      </w:tr>
      <w:tr w:rsidR="00AA215C" w:rsidRPr="00A75C05" w14:paraId="2BBA10C0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F095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5C3F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AA215C" w:rsidRPr="002E351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S1-172132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A7BE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LG Electronics Mobile Research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E91B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F57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886v15.1</w:t>
            </w:r>
            <w:r w:rsidRPr="002D0F57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  <w:lang w:eastAsia="ko-KR"/>
              </w:rPr>
              <w:t>Unimplemented CR</w:t>
            </w:r>
            <w:r>
              <w:rPr>
                <w:noProof/>
              </w:rPr>
              <w:t xml:space="preserve"> on “Connection density for eV2X”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9CC7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74AF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FS_eV2X Rel-15 CR</w:t>
            </w:r>
            <w:r w:rsidRPr="003E66CD">
              <w:rPr>
                <w:rFonts w:eastAsia="Times New Roman" w:cs="Arial"/>
                <w:szCs w:val="18"/>
                <w:highlight w:val="yellow"/>
                <w:lang w:val="en-US" w:eastAsia="ar-SA"/>
              </w:rPr>
              <w:t>00XX</w:t>
            </w:r>
            <w:r>
              <w:rPr>
                <w:rFonts w:eastAsia="Times New Roman" w:cs="Arial"/>
                <w:szCs w:val="18"/>
                <w:lang w:val="en-US" w:eastAsia="ar-SA"/>
              </w:rPr>
              <w:t>R- Cat F</w:t>
            </w:r>
          </w:p>
        </w:tc>
      </w:tr>
      <w:tr w:rsidR="00AA215C" w:rsidRPr="00A75C05" w14:paraId="0B83DE6A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71EA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49A1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E185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AA215C" w:rsidRPr="000654DB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S1-172190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780B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LG Electronics Mobile Research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17D5" w14:textId="77777777" w:rsidR="00AA215C" w:rsidRPr="002D0F57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F57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186v15.0</w:t>
            </w:r>
            <w:r w:rsidRPr="002D0F57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  <w:lang w:eastAsia="ko-KR"/>
              </w:rPr>
              <w:t>Global editorial clean-up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3E6A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41E5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WI code eV2X Rel-15 CR</w:t>
            </w:r>
            <w:r w:rsidRPr="002E351B">
              <w:rPr>
                <w:rFonts w:eastAsia="Times New Roman" w:cs="Arial"/>
                <w:szCs w:val="18"/>
                <w:lang w:val="en-US" w:eastAsia="ar-SA"/>
              </w:rPr>
              <w:t>0012</w:t>
            </w:r>
            <w:r>
              <w:rPr>
                <w:rFonts w:eastAsia="Times New Roman" w:cs="Arial"/>
                <w:szCs w:val="18"/>
                <w:lang w:val="en-US" w:eastAsia="ar-SA"/>
              </w:rPr>
              <w:t>R- Cat D</w:t>
            </w:r>
          </w:p>
          <w:p w14:paraId="4AB7E2C8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E351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AA215C" w:rsidRPr="00A75C05" w14:paraId="307BE64E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2E1F" w14:textId="77777777" w:rsidR="00AA215C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3C25" w14:textId="77777777" w:rsidR="00AA215C" w:rsidRPr="000043C6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S1-172017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62BF7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>China Mobile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5202" w14:textId="77777777" w:rsidR="00AA215C" w:rsidRPr="00BF21BE" w:rsidRDefault="00AA215C" w:rsidP="00B5583A">
            <w:pPr>
              <w:spacing w:after="0" w:line="240" w:lineRule="auto"/>
              <w:rPr>
                <w:noProof/>
                <w:lang w:eastAsia="ko-KR"/>
              </w:rPr>
            </w:pPr>
            <w:r w:rsidRPr="00BF21BE">
              <w:rPr>
                <w:noProof/>
                <w:lang w:eastAsia="ko-KR"/>
              </w:rPr>
              <w:t>Adding new requirements of Platoon</w:t>
            </w:r>
          </w:p>
          <w:p w14:paraId="3A64082B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339D" w14:textId="77777777" w:rsidR="00AA215C" w:rsidRPr="00A75C05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C747" w14:textId="77777777" w:rsidR="00AA215C" w:rsidRPr="00672810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72810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Not available</w:t>
            </w:r>
          </w:p>
        </w:tc>
      </w:tr>
      <w:tr w:rsidR="00AA215C" w:rsidRPr="00A75C05" w14:paraId="6155DE66" w14:textId="77777777" w:rsidTr="00B5583A"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F0D63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CR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15AA5" w14:textId="77777777" w:rsidR="00AA215C" w:rsidRPr="00BF21BE" w:rsidRDefault="004C62CF" w:rsidP="00B5583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AA215C" w:rsidRPr="00FD7E15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S1-172023</w:t>
              </w:r>
            </w:hyperlink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F30F2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noProof/>
                <w:lang w:eastAsia="ko-KR"/>
              </w:rPr>
              <w:t>LG Electronics</w:t>
            </w:r>
          </w:p>
        </w:tc>
        <w:tc>
          <w:tcPr>
            <w:tcW w:w="3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5BF47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CR22.261v15.0.0: </w:t>
            </w:r>
            <w:r w:rsidRPr="00BF21BE">
              <w:rPr>
                <w:noProof/>
                <w:lang w:eastAsia="ko-KR"/>
              </w:rPr>
              <w:t>Clarification on Multiple Network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8014D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C022" w14:textId="77777777" w:rsidR="00AA215C" w:rsidRPr="00BF21BE" w:rsidRDefault="00AA215C" w:rsidP="00B558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F21BE">
              <w:rPr>
                <w:rFonts w:eastAsia="Times New Roman" w:cs="Arial"/>
                <w:szCs w:val="18"/>
                <w:lang w:val="en-US" w:eastAsia="ar-SA"/>
              </w:rPr>
              <w:t>WI code SMARTER Rel-15 CR0004R- Cat F</w:t>
            </w:r>
          </w:p>
        </w:tc>
      </w:tr>
      <w:tr w:rsidR="00471107" w:rsidRPr="00B04844" w14:paraId="59EFD097" w14:textId="77777777" w:rsidTr="005F2456">
        <w:trPr>
          <w:trHeight w:val="141"/>
        </w:trPr>
        <w:tc>
          <w:tcPr>
            <w:tcW w:w="148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9165CB8" w14:textId="6660BEFA" w:rsidR="00471107" w:rsidRPr="00F45489" w:rsidRDefault="00471107" w:rsidP="00986CC2">
            <w:pPr>
              <w:pStyle w:val="Heading3"/>
            </w:pPr>
            <w:r>
              <w:t xml:space="preserve">V2X drafting session information </w:t>
            </w:r>
          </w:p>
        </w:tc>
      </w:tr>
      <w:tr w:rsidR="00636B9A" w:rsidRPr="002B6AA0" w14:paraId="3362F5B4" w14:textId="77777777" w:rsidTr="005F529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7AB3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13D9" w14:textId="5C64E52B" w:rsidR="00636B9A" w:rsidRPr="00B63303" w:rsidRDefault="00324E6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S1-172152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382F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4070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C899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19376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36B9A" w:rsidRPr="002B6AA0" w14:paraId="6C0D9378" w14:textId="77777777" w:rsidTr="005F529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BA14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7A3E" w14:textId="1AC182BC" w:rsidR="00636B9A" w:rsidRPr="00B63303" w:rsidRDefault="00324E6C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S1-172153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626F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01DC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3303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1DFB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0DD7B" w14:textId="77777777" w:rsidR="00636B9A" w:rsidRPr="00B63303" w:rsidRDefault="00636B9A" w:rsidP="005F52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E0BD7D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731A37EF" w14:textId="77777777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E9157E" w:rsidRPr="00894FB0" w14:paraId="020DA7EE" w14:textId="77777777" w:rsidTr="00D872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536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8A74" w14:textId="009E542B" w:rsidR="00E9157E" w:rsidRPr="00894FB0" w:rsidRDefault="00E9157E" w:rsidP="00324E6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</w:t>
            </w:r>
            <w:r w:rsidR="00B316BC" w:rsidRPr="00B316BC">
              <w:rPr>
                <w:rFonts w:eastAsia="Times New Roman" w:cs="Arial"/>
                <w:szCs w:val="18"/>
                <w:lang w:eastAsia="ar-SA"/>
              </w:rPr>
              <w:t>17</w:t>
            </w:r>
            <w:r w:rsidR="00324E6C">
              <w:rPr>
                <w:rFonts w:eastAsia="Times New Roman" w:cs="Arial"/>
                <w:szCs w:val="18"/>
                <w:lang w:eastAsia="ar-SA"/>
              </w:rPr>
              <w:t>2</w:t>
            </w:r>
            <w:r w:rsidR="000B54A4">
              <w:rPr>
                <w:rFonts w:eastAsia="Times New Roman" w:cs="Arial"/>
                <w:szCs w:val="18"/>
                <w:lang w:eastAsia="ar-SA"/>
              </w:rPr>
              <w:t>98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524A" w14:textId="2DCAB66E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CC07" w14:textId="522D64C1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F02" w14:textId="1DE0324E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9F2" w14:textId="562D2B3A" w:rsidR="00E9157E" w:rsidRPr="00894FB0" w:rsidRDefault="000B54A4" w:rsidP="000B54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298</w:t>
            </w:r>
            <w:r w:rsidR="0061387C">
              <w:t xml:space="preserve"> to </w:t>
            </w:r>
            <w:r>
              <w:t>327</w:t>
            </w:r>
            <w:r w:rsidR="00F07B0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9157E">
              <w:rPr>
                <w:rFonts w:eastAsia="Times New Roman" w:cs="Arial"/>
                <w:szCs w:val="18"/>
                <w:lang w:eastAsia="ar-SA"/>
              </w:rPr>
              <w:t>(</w:t>
            </w:r>
            <w:r>
              <w:rPr>
                <w:rFonts w:eastAsia="Times New Roman" w:cs="Arial"/>
                <w:szCs w:val="18"/>
                <w:lang w:eastAsia="ar-SA"/>
              </w:rPr>
              <w:t>30</w:t>
            </w:r>
            <w:r w:rsidR="00E9157E">
              <w:rPr>
                <w:rFonts w:eastAsia="Times New Roman" w:cs="Arial"/>
                <w:szCs w:val="18"/>
                <w:lang w:eastAsia="ar-SA"/>
              </w:rPr>
              <w:t xml:space="preserve"> numbers first assigned)</w:t>
            </w:r>
          </w:p>
        </w:tc>
      </w:tr>
      <w:tr w:rsidR="000B54A4" w:rsidRPr="00894FB0" w14:paraId="2D1D1038" w14:textId="77777777" w:rsidTr="00B558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25717" w14:textId="77777777" w:rsidR="000B54A4" w:rsidRPr="00894FB0" w:rsidRDefault="000B54A4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5" w:name="_GoBack"/>
            <w:bookmarkEnd w:id="5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EE77" w14:textId="6B08513A" w:rsidR="000B54A4" w:rsidRPr="00894FB0" w:rsidRDefault="000B54A4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DAA">
              <w:rPr>
                <w:rFonts w:eastAsia="Times New Roman" w:cs="Arial"/>
                <w:szCs w:val="18"/>
                <w:lang w:eastAsia="ar-SA"/>
              </w:rPr>
              <w:t>S1-17</w:t>
            </w:r>
            <w:r>
              <w:rPr>
                <w:rFonts w:eastAsia="Times New Roman" w:cs="Arial"/>
                <w:szCs w:val="18"/>
                <w:lang w:eastAsia="ar-SA"/>
              </w:rPr>
              <w:t>327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0E4B" w14:textId="77777777" w:rsidR="000B54A4" w:rsidRPr="00894FB0" w:rsidRDefault="000B54A4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1C86" w14:textId="77777777" w:rsidR="000B54A4" w:rsidRPr="00894FB0" w:rsidRDefault="000B54A4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333F" w14:textId="77777777" w:rsidR="000B54A4" w:rsidRPr="00894FB0" w:rsidRDefault="000B54A4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AC74F" w14:textId="78E2B8D9" w:rsidR="000B54A4" w:rsidRPr="00894FB0" w:rsidRDefault="000B54A4" w:rsidP="00B558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Last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for revision</w:t>
            </w:r>
          </w:p>
        </w:tc>
      </w:tr>
      <w:tr w:rsidR="000B54A4" w:rsidRPr="00894FB0" w14:paraId="3097C360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184F2DAB" w14:textId="62ABB92C" w:rsidR="000B54A4" w:rsidRPr="00894FB0" w:rsidRDefault="000B54A4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0B54A4" w:rsidRPr="00894FB0" w14:paraId="4BA532F9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2E353E56" w14:textId="0C461F8F" w:rsidR="000B54A4" w:rsidRPr="00894FB0" w:rsidRDefault="000B54A4" w:rsidP="001131E6">
            <w:pPr>
              <w:pStyle w:val="Heading1"/>
            </w:pPr>
            <w:r w:rsidRPr="00894FB0">
              <w:t>Summary of drafting session</w:t>
            </w:r>
          </w:p>
        </w:tc>
      </w:tr>
      <w:tr w:rsidR="000B54A4" w:rsidRPr="00894FB0" w14:paraId="6B87EEA9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auto"/>
          </w:tcPr>
          <w:p w14:paraId="1BA14A1C" w14:textId="77777777" w:rsidR="000B54A4" w:rsidRPr="00894FB0" w:rsidRDefault="000B54A4" w:rsidP="00D872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A4CADF" w14:textId="77777777" w:rsidR="000B54A4" w:rsidRPr="00894FB0" w:rsidRDefault="000B54A4" w:rsidP="00D872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14:paraId="6E07976A" w14:textId="77777777" w:rsidR="000B54A4" w:rsidRPr="00894FB0" w:rsidRDefault="000B54A4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discussion points</w:t>
            </w:r>
          </w:p>
          <w:p w14:paraId="3448A582" w14:textId="77777777" w:rsidR="000B54A4" w:rsidRPr="00894FB0" w:rsidRDefault="000B54A4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</w:p>
          <w:p w14:paraId="62024A8F" w14:textId="77777777" w:rsidR="000B54A4" w:rsidRPr="00894FB0" w:rsidRDefault="000B54A4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14:paraId="0CF34417" w14:textId="77777777" w:rsidR="000B54A4" w:rsidRPr="00894FB0" w:rsidRDefault="000B54A4" w:rsidP="00D872CB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B54A4" w:rsidRPr="00894FB0" w14:paraId="7EB2D3B7" w14:textId="77777777" w:rsidTr="00D872CB">
        <w:trPr>
          <w:trHeight w:val="141"/>
        </w:trPr>
        <w:tc>
          <w:tcPr>
            <w:tcW w:w="14899" w:type="dxa"/>
            <w:gridSpan w:val="11"/>
            <w:shd w:val="clear" w:color="auto" w:fill="F2F2F2"/>
          </w:tcPr>
          <w:p w14:paraId="58DBAE19" w14:textId="77777777" w:rsidR="000B54A4" w:rsidRPr="00894FB0" w:rsidRDefault="000B54A4" w:rsidP="00D872C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7E944C5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71DCC5D" w14:textId="77777777" w:rsidR="004E5AFF" w:rsidRPr="00D13E1F" w:rsidRDefault="004E5AFF" w:rsidP="004E5AF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14:paraId="5D35F15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14:paraId="7977689E" w14:textId="77777777" w:rsidR="004E5AF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14:paraId="74F57E7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E5AFF" w:rsidRPr="001E1D1F" w14:paraId="247053B4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900976F" w14:textId="77777777" w:rsidR="004E5AF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76BE43D4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D194B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F00470F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8B2EB2E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F530A8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73587AEA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E5AFF" w:rsidRPr="001E1D1F" w14:paraId="151927C2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0447DB1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3ABB0E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7CAE81AE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DB1E26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3C475C5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18AF388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7CE04F0E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0116E93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66FE7FA2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C7345B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7D4656F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0E82571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395494E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16D25D25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4445CB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4A405AA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7A25B8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005F15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F07725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BBB2DA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27ED6C3A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1F4C1E4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46312D8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67AB86C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F579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6B10683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0053BF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5DA3C5" w14:textId="77777777" w:rsidR="004E5AFF" w:rsidRDefault="004E5AFF" w:rsidP="004E5AF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C313728" w14:textId="77777777" w:rsidR="004E5AFF" w:rsidRDefault="004E5AFF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E5AF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E28FB" w14:textId="77777777" w:rsidR="004C62CF" w:rsidRDefault="004C62CF" w:rsidP="002E015E">
      <w:pPr>
        <w:spacing w:after="0" w:line="240" w:lineRule="auto"/>
      </w:pPr>
      <w:r>
        <w:separator/>
      </w:r>
    </w:p>
  </w:endnote>
  <w:endnote w:type="continuationSeparator" w:id="0">
    <w:p w14:paraId="5069F74D" w14:textId="77777777" w:rsidR="004C62CF" w:rsidRDefault="004C62CF" w:rsidP="002E015E">
      <w:pPr>
        <w:spacing w:after="0" w:line="240" w:lineRule="auto"/>
      </w:pPr>
      <w:r>
        <w:continuationSeparator/>
      </w:r>
    </w:p>
  </w:endnote>
  <w:endnote w:type="continuationNotice" w:id="1">
    <w:p w14:paraId="3CD9FA1C" w14:textId="77777777" w:rsidR="004C62CF" w:rsidRDefault="004C62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A5A28" w14:textId="77777777" w:rsidR="004C62CF" w:rsidRDefault="004C62CF" w:rsidP="002E015E">
      <w:pPr>
        <w:spacing w:after="0" w:line="240" w:lineRule="auto"/>
      </w:pPr>
      <w:r>
        <w:separator/>
      </w:r>
    </w:p>
  </w:footnote>
  <w:footnote w:type="continuationSeparator" w:id="0">
    <w:p w14:paraId="77EA59AE" w14:textId="77777777" w:rsidR="004C62CF" w:rsidRDefault="004C62CF" w:rsidP="002E015E">
      <w:pPr>
        <w:spacing w:after="0" w:line="240" w:lineRule="auto"/>
      </w:pPr>
      <w:r>
        <w:continuationSeparator/>
      </w:r>
    </w:p>
  </w:footnote>
  <w:footnote w:type="continuationNotice" w:id="1">
    <w:p w14:paraId="52CAC1BD" w14:textId="77777777" w:rsidR="004C62CF" w:rsidRDefault="004C62C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8DE254A"/>
    <w:multiLevelType w:val="hybridMultilevel"/>
    <w:tmpl w:val="3F38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3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2"/>
  </w:num>
  <w:num w:numId="45">
    <w:abstractNumId w:val="33"/>
  </w:num>
  <w:num w:numId="46">
    <w:abstractNumId w:val="31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B15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886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1F3D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3806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4A4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1F98"/>
    <w:rsid w:val="000E2085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1E6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4AD"/>
    <w:rsid w:val="0014256F"/>
    <w:rsid w:val="001439B8"/>
    <w:rsid w:val="00143AD3"/>
    <w:rsid w:val="00143E33"/>
    <w:rsid w:val="00144C21"/>
    <w:rsid w:val="00144CCF"/>
    <w:rsid w:val="00145976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090F"/>
    <w:rsid w:val="001910CF"/>
    <w:rsid w:val="00191341"/>
    <w:rsid w:val="0019168B"/>
    <w:rsid w:val="0019168C"/>
    <w:rsid w:val="00191694"/>
    <w:rsid w:val="001917C1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F7B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5E6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9C7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90E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55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802"/>
    <w:rsid w:val="002777A7"/>
    <w:rsid w:val="0027795A"/>
    <w:rsid w:val="00277A17"/>
    <w:rsid w:val="00277B0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23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1DA2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92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9D2"/>
    <w:rsid w:val="002D31A4"/>
    <w:rsid w:val="002D415D"/>
    <w:rsid w:val="002D41EF"/>
    <w:rsid w:val="002D45AB"/>
    <w:rsid w:val="002D4F64"/>
    <w:rsid w:val="002D52ED"/>
    <w:rsid w:val="002D542F"/>
    <w:rsid w:val="002D5576"/>
    <w:rsid w:val="002D5682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2CA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4D2"/>
    <w:rsid w:val="003228E6"/>
    <w:rsid w:val="00322D5A"/>
    <w:rsid w:val="0032312F"/>
    <w:rsid w:val="003237EC"/>
    <w:rsid w:val="00323AED"/>
    <w:rsid w:val="003246F4"/>
    <w:rsid w:val="00324E6C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21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176"/>
    <w:rsid w:val="0035634E"/>
    <w:rsid w:val="00356624"/>
    <w:rsid w:val="003569EE"/>
    <w:rsid w:val="00356A3A"/>
    <w:rsid w:val="00357D0D"/>
    <w:rsid w:val="0036001E"/>
    <w:rsid w:val="003607DA"/>
    <w:rsid w:val="00360848"/>
    <w:rsid w:val="0036085F"/>
    <w:rsid w:val="003619EE"/>
    <w:rsid w:val="00361BAF"/>
    <w:rsid w:val="003623F1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580"/>
    <w:rsid w:val="00376AAA"/>
    <w:rsid w:val="00376C7A"/>
    <w:rsid w:val="003770DA"/>
    <w:rsid w:val="00380987"/>
    <w:rsid w:val="00381047"/>
    <w:rsid w:val="0038119B"/>
    <w:rsid w:val="003813AA"/>
    <w:rsid w:val="0038160F"/>
    <w:rsid w:val="00382078"/>
    <w:rsid w:val="003821B1"/>
    <w:rsid w:val="0038301C"/>
    <w:rsid w:val="003831D9"/>
    <w:rsid w:val="00383210"/>
    <w:rsid w:val="003833B1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3F0"/>
    <w:rsid w:val="00390450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D13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0ACE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16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4E4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B6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24DD"/>
    <w:rsid w:val="004528F1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70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107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9EA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2CF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0D7"/>
    <w:rsid w:val="004E37F5"/>
    <w:rsid w:val="004E460C"/>
    <w:rsid w:val="004E4CFE"/>
    <w:rsid w:val="004E4F27"/>
    <w:rsid w:val="004E5AFF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58F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17E63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0308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D31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1D2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D7521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456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87C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6B9A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2EFC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E3F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0C9"/>
    <w:rsid w:val="00662705"/>
    <w:rsid w:val="00662A14"/>
    <w:rsid w:val="00662FE3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678B7"/>
    <w:rsid w:val="006705AA"/>
    <w:rsid w:val="00670951"/>
    <w:rsid w:val="00670B83"/>
    <w:rsid w:val="006712FE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C4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283"/>
    <w:rsid w:val="006C7E45"/>
    <w:rsid w:val="006C7E4B"/>
    <w:rsid w:val="006D02CD"/>
    <w:rsid w:val="006D0887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4D5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1BE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4D8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2BDD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442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B7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D76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0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22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9A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B2"/>
    <w:rsid w:val="008D3CED"/>
    <w:rsid w:val="008D4E3F"/>
    <w:rsid w:val="008D5438"/>
    <w:rsid w:val="008D5C8C"/>
    <w:rsid w:val="008D6244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108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37E"/>
    <w:rsid w:val="00964E80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C2"/>
    <w:rsid w:val="0099017C"/>
    <w:rsid w:val="00990A49"/>
    <w:rsid w:val="009912D5"/>
    <w:rsid w:val="00991C6B"/>
    <w:rsid w:val="00992306"/>
    <w:rsid w:val="00992A64"/>
    <w:rsid w:val="00993133"/>
    <w:rsid w:val="009931A7"/>
    <w:rsid w:val="00993325"/>
    <w:rsid w:val="00993526"/>
    <w:rsid w:val="0099401E"/>
    <w:rsid w:val="0099499A"/>
    <w:rsid w:val="00994A32"/>
    <w:rsid w:val="00994D8E"/>
    <w:rsid w:val="00994FC4"/>
    <w:rsid w:val="009955EE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9EE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76F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3DC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117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15C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772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80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9E4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8F5"/>
    <w:rsid w:val="00B27C75"/>
    <w:rsid w:val="00B27F00"/>
    <w:rsid w:val="00B307AB"/>
    <w:rsid w:val="00B316BC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6D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63"/>
    <w:rsid w:val="00B661AF"/>
    <w:rsid w:val="00B664B5"/>
    <w:rsid w:val="00B669F4"/>
    <w:rsid w:val="00B66A20"/>
    <w:rsid w:val="00B66F1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461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705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4E7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E5B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34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05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5E9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E3"/>
    <w:rsid w:val="00CA6AAE"/>
    <w:rsid w:val="00CB00A6"/>
    <w:rsid w:val="00CB0C6B"/>
    <w:rsid w:val="00CB1037"/>
    <w:rsid w:val="00CB2365"/>
    <w:rsid w:val="00CB2D51"/>
    <w:rsid w:val="00CB3136"/>
    <w:rsid w:val="00CB31C5"/>
    <w:rsid w:val="00CB31CE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84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E29"/>
    <w:rsid w:val="00CD1EAF"/>
    <w:rsid w:val="00CD2128"/>
    <w:rsid w:val="00CD23C4"/>
    <w:rsid w:val="00CD2EAB"/>
    <w:rsid w:val="00CD4157"/>
    <w:rsid w:val="00CD5785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6685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539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15C"/>
    <w:rsid w:val="00D4330C"/>
    <w:rsid w:val="00D43B3A"/>
    <w:rsid w:val="00D44000"/>
    <w:rsid w:val="00D44963"/>
    <w:rsid w:val="00D44AA8"/>
    <w:rsid w:val="00D44BFA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F1D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2BD"/>
    <w:rsid w:val="00D74938"/>
    <w:rsid w:val="00D75283"/>
    <w:rsid w:val="00D75619"/>
    <w:rsid w:val="00D7641A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2CB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737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91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1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50E"/>
    <w:rsid w:val="00E411FD"/>
    <w:rsid w:val="00E41D21"/>
    <w:rsid w:val="00E423C3"/>
    <w:rsid w:val="00E42BF2"/>
    <w:rsid w:val="00E43232"/>
    <w:rsid w:val="00E43850"/>
    <w:rsid w:val="00E4388F"/>
    <w:rsid w:val="00E43993"/>
    <w:rsid w:val="00E444CB"/>
    <w:rsid w:val="00E44FBA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59E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57E"/>
    <w:rsid w:val="00E9348B"/>
    <w:rsid w:val="00E93569"/>
    <w:rsid w:val="00E93BDE"/>
    <w:rsid w:val="00E945EF"/>
    <w:rsid w:val="00E947E3"/>
    <w:rsid w:val="00E9516E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BCD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557"/>
    <w:rsid w:val="00EE2AC3"/>
    <w:rsid w:val="00EE381A"/>
    <w:rsid w:val="00EE3931"/>
    <w:rsid w:val="00EE4AA9"/>
    <w:rsid w:val="00EE4CD8"/>
    <w:rsid w:val="00EE6033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18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2A47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0D4B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AE8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E2C"/>
    <w:rsid w:val="00FF357F"/>
    <w:rsid w:val="00FF3C62"/>
    <w:rsid w:val="00FF45BF"/>
    <w:rsid w:val="00FF4EE7"/>
    <w:rsid w:val="00FF51AB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3GPP\SA1%20Porto%202017\docs\S1-172040.zip" TargetMode="External"/><Relationship Id="rId18" Type="http://schemas.openxmlformats.org/officeDocument/2006/relationships/hyperlink" Target="file:///D:\3GPP\SA1%20Porto%202017\docs\S1-172041.zip" TargetMode="External"/><Relationship Id="rId26" Type="http://schemas.openxmlformats.org/officeDocument/2006/relationships/hyperlink" Target="file:///D:\3GPP\SA1%20Porto%202017\docs\S1-172190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3GPP\SA1%20Porto%202017\docs\S1-172011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3GPP\SA1%20Porto%202017\docs\S1-172010.zip" TargetMode="External"/><Relationship Id="rId17" Type="http://schemas.openxmlformats.org/officeDocument/2006/relationships/hyperlink" Target="file:///D:\LTE\SA1\TSGS1_78_Porto\Inbox\drafts\docs\S1-172299.zip" TargetMode="External"/><Relationship Id="rId25" Type="http://schemas.openxmlformats.org/officeDocument/2006/relationships/hyperlink" Target="file:///D:\3GPP\SA1%20Porto%202017\docs\S1-17213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3GPP\SA1%20Porto%202017\docs\S1-172020.zip" TargetMode="External"/><Relationship Id="rId20" Type="http://schemas.openxmlformats.org/officeDocument/2006/relationships/hyperlink" Target="file:///D:\3GPP\SA1%20Porto%202017\docs\S1-172042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3GPP\SA1%20Porto%202017\docs\S1-172089.zip" TargetMode="External"/><Relationship Id="rId24" Type="http://schemas.openxmlformats.org/officeDocument/2006/relationships/hyperlink" Target="file:///D:\3GPP\SA1%20Porto%202017\docs\S1-172021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LTE\SA1\TSGS1_78_Porto\Inbox\drafts\docs\S1-172298.zip" TargetMode="External"/><Relationship Id="rId23" Type="http://schemas.openxmlformats.org/officeDocument/2006/relationships/hyperlink" Target="file:///D:\3GPP\SA1%20Porto%202017\docs\S1-172019.zip" TargetMode="External"/><Relationship Id="rId28" Type="http://schemas.openxmlformats.org/officeDocument/2006/relationships/hyperlink" Target="file:///D:\3GPP\SA1%20Porto%202017\docs\S1-172023.zip" TargetMode="External"/><Relationship Id="rId10" Type="http://schemas.openxmlformats.org/officeDocument/2006/relationships/hyperlink" Target="file:///D:\3GPP\SA1%20Porto%202017\docs\S1-172009.zip" TargetMode="External"/><Relationship Id="rId19" Type="http://schemas.openxmlformats.org/officeDocument/2006/relationships/hyperlink" Target="file:///D:\LTE\SA1\TSGS1_78_Porto\my%20Doc\docs\S1-172243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3GPP\SA1%20Porto%202017\docs\S1-172008.zip" TargetMode="External"/><Relationship Id="rId14" Type="http://schemas.openxmlformats.org/officeDocument/2006/relationships/hyperlink" Target="file:///D:\3GPP\SA1%20Porto%202017\docs\S1-172018.zip" TargetMode="External"/><Relationship Id="rId22" Type="http://schemas.openxmlformats.org/officeDocument/2006/relationships/hyperlink" Target="file:///D:\3GPP\SA1%20Porto%202017\docs\S1-172043.zip" TargetMode="External"/><Relationship Id="rId27" Type="http://schemas.openxmlformats.org/officeDocument/2006/relationships/hyperlink" Target="file:///D:\3GPP\SA1%20Porto%202017\docs\S1-172017.zip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35980-C4ED-4489-B013-FEF31946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5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6319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2017-05-10T15:32:00Z</dcterms:created>
  <dcterms:modified xsi:type="dcterms:W3CDTF">2017-05-10T15:33:00Z</dcterms:modified>
</cp:coreProperties>
</file>